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5263A" w14:textId="77777777" w:rsidR="00641240" w:rsidRDefault="00641240" w:rsidP="00641240">
      <w:pPr>
        <w:pStyle w:val="NoSpacing"/>
      </w:pPr>
      <w:r>
        <w:rPr>
          <w:u w:val="single"/>
        </w:rPr>
        <w:t>William JOCE</w:t>
      </w:r>
      <w:r>
        <w:t xml:space="preserve">      (fl.1483)</w:t>
      </w:r>
    </w:p>
    <w:p w14:paraId="5B98614D" w14:textId="77777777" w:rsidR="00641240" w:rsidRDefault="00641240" w:rsidP="00641240">
      <w:pPr>
        <w:pStyle w:val="NoSpacing"/>
      </w:pPr>
      <w:r>
        <w:t>of London. Haberdasher.</w:t>
      </w:r>
    </w:p>
    <w:p w14:paraId="7FD9A5D4" w14:textId="77777777" w:rsidR="00641240" w:rsidRDefault="00641240" w:rsidP="00641240">
      <w:pPr>
        <w:pStyle w:val="NoSpacing"/>
      </w:pPr>
    </w:p>
    <w:p w14:paraId="5BBBB491" w14:textId="77777777" w:rsidR="00641240" w:rsidRDefault="00641240" w:rsidP="00641240">
      <w:pPr>
        <w:pStyle w:val="NoSpacing"/>
      </w:pPr>
    </w:p>
    <w:p w14:paraId="4B0B16EF" w14:textId="77777777" w:rsidR="00641240" w:rsidRDefault="00641240" w:rsidP="00641240">
      <w:pPr>
        <w:pStyle w:val="NoSpacing"/>
      </w:pPr>
      <w:r>
        <w:tab/>
        <w:t>1483</w:t>
      </w:r>
      <w:r>
        <w:tab/>
        <w:t xml:space="preserve">Richard Burton of Taunton, Somerset(q.v.), brought a plaint of debt </w:t>
      </w:r>
    </w:p>
    <w:p w14:paraId="037BBD1F" w14:textId="77777777" w:rsidR="00641240" w:rsidRDefault="00641240" w:rsidP="00641240">
      <w:pPr>
        <w:pStyle w:val="NoSpacing"/>
      </w:pPr>
      <w:r>
        <w:tab/>
      </w:r>
      <w:r>
        <w:tab/>
        <w:t>against him.</w:t>
      </w:r>
    </w:p>
    <w:p w14:paraId="3D131020" w14:textId="77777777" w:rsidR="00641240" w:rsidRDefault="00641240" w:rsidP="00641240">
      <w:pPr>
        <w:pStyle w:val="NoSpacing"/>
      </w:pPr>
      <w:r>
        <w:tab/>
      </w:r>
      <w:r>
        <w:tab/>
        <w:t>(http://aalt.law.uh.edu/Indices/CP40Indices/CP40no883Pl.htm )</w:t>
      </w:r>
    </w:p>
    <w:p w14:paraId="259E98B1" w14:textId="77777777" w:rsidR="006C7184" w:rsidRDefault="006C7184" w:rsidP="006C7184">
      <w:pPr>
        <w:pStyle w:val="NoSpacing"/>
      </w:pPr>
      <w:r>
        <w:tab/>
        <w:t>1483</w:t>
      </w:r>
      <w:r>
        <w:tab/>
        <w:t>William Sandford of London, tailor(q.v.), brought a plaint of debt against him.</w:t>
      </w:r>
    </w:p>
    <w:p w14:paraId="3AD8AE2C" w14:textId="1D57466D" w:rsidR="006C7184" w:rsidRDefault="006C7184" w:rsidP="00641240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1F5E6881" w14:textId="77777777" w:rsidR="00641240" w:rsidRDefault="00641240" w:rsidP="00641240">
      <w:pPr>
        <w:pStyle w:val="NoSpacing"/>
      </w:pPr>
    </w:p>
    <w:p w14:paraId="03DBDE48" w14:textId="77777777" w:rsidR="00641240" w:rsidRDefault="00641240" w:rsidP="00641240">
      <w:pPr>
        <w:pStyle w:val="NoSpacing"/>
      </w:pPr>
    </w:p>
    <w:p w14:paraId="24EB133A" w14:textId="77777777" w:rsidR="00641240" w:rsidRDefault="00641240" w:rsidP="00641240">
      <w:pPr>
        <w:pStyle w:val="NoSpacing"/>
      </w:pPr>
      <w:r>
        <w:t>7 April 2019</w:t>
      </w:r>
    </w:p>
    <w:p w14:paraId="76EC3CA6" w14:textId="58993C56" w:rsidR="006C7184" w:rsidRDefault="006C7184" w:rsidP="00641240">
      <w:pPr>
        <w:pStyle w:val="NoSpacing"/>
      </w:pPr>
      <w:r>
        <w:t>27 November 2024</w:t>
      </w:r>
    </w:p>
    <w:p w14:paraId="5E4FFA31" w14:textId="77777777" w:rsidR="006C7184" w:rsidRPr="00E71FC3" w:rsidRDefault="006C718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A850C" w14:textId="77777777" w:rsidR="00641240" w:rsidRDefault="00641240" w:rsidP="00E71FC3">
      <w:pPr>
        <w:spacing w:after="0" w:line="240" w:lineRule="auto"/>
      </w:pPr>
      <w:r>
        <w:separator/>
      </w:r>
    </w:p>
  </w:endnote>
  <w:endnote w:type="continuationSeparator" w:id="0">
    <w:p w14:paraId="0E97027A" w14:textId="77777777" w:rsidR="00641240" w:rsidRDefault="006412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D8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E092F" w14:textId="77777777" w:rsidR="00641240" w:rsidRDefault="00641240" w:rsidP="00E71FC3">
      <w:pPr>
        <w:spacing w:after="0" w:line="240" w:lineRule="auto"/>
      </w:pPr>
      <w:r>
        <w:separator/>
      </w:r>
    </w:p>
  </w:footnote>
  <w:footnote w:type="continuationSeparator" w:id="0">
    <w:p w14:paraId="7FEC188C" w14:textId="77777777" w:rsidR="00641240" w:rsidRDefault="006412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40"/>
    <w:rsid w:val="00030B35"/>
    <w:rsid w:val="001A7C09"/>
    <w:rsid w:val="00577BD5"/>
    <w:rsid w:val="00641240"/>
    <w:rsid w:val="00656CBA"/>
    <w:rsid w:val="006A1F77"/>
    <w:rsid w:val="006C718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BA9AC"/>
  <w15:chartTrackingRefBased/>
  <w15:docId w15:val="{EB6FDCB3-E3D4-4FC0-AB5B-FF059939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C71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2019-05-08T19:24:00Z</dcterms:created>
  <dcterms:modified xsi:type="dcterms:W3CDTF">2024-11-27T14:35:00Z</dcterms:modified>
</cp:coreProperties>
</file>